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2349E" w14:textId="2D2E58D7" w:rsidR="00A63CE2" w:rsidRPr="0061371E" w:rsidRDefault="00A63CE2" w:rsidP="00A63CE2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</w:pPr>
      <w:r w:rsidRPr="0061371E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 xml:space="preserve">Załącznik nr </w:t>
      </w:r>
      <w:r w:rsidR="00DD70D2" w:rsidRPr="0061371E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>3</w:t>
      </w:r>
      <w:r w:rsidRPr="0061371E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 xml:space="preserve"> do </w:t>
      </w:r>
      <w:r w:rsidR="0061371E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>Zapytania ofertowego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63CE2" w:rsidRPr="0061371E" w14:paraId="400D187C" w14:textId="77777777" w:rsidTr="008D065E">
        <w:tc>
          <w:tcPr>
            <w:tcW w:w="2800" w:type="dxa"/>
          </w:tcPr>
          <w:p w14:paraId="0E395BCE" w14:textId="77777777" w:rsidR="00A63CE2" w:rsidRPr="0061371E" w:rsidRDefault="00A63CE2" w:rsidP="008D065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1371E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61371E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4983AF79" w14:textId="77777777" w:rsidR="00A63CE2" w:rsidRPr="0061371E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BEF934A" w14:textId="77777777" w:rsidR="00A63CE2" w:rsidRPr="0061371E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1371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0F27206" w14:textId="77777777" w:rsidR="00A63CE2" w:rsidRPr="0061371E" w:rsidRDefault="00A63CE2" w:rsidP="008D065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61371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61371E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61371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A63CE2" w:rsidRPr="0061371E" w14:paraId="7B5A1F44" w14:textId="77777777" w:rsidTr="008D065E">
        <w:tc>
          <w:tcPr>
            <w:tcW w:w="2800" w:type="dxa"/>
          </w:tcPr>
          <w:p w14:paraId="517131C0" w14:textId="77777777" w:rsidR="00A63CE2" w:rsidRPr="0061371E" w:rsidRDefault="00A63CE2" w:rsidP="008D065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1371E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E8E7162" w14:textId="77777777" w:rsidR="00A63CE2" w:rsidRPr="0061371E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9A0A640" w14:textId="77777777" w:rsidR="00A63CE2" w:rsidRPr="0061371E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1371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316C395" w14:textId="77777777" w:rsidR="00A63CE2" w:rsidRPr="0061371E" w:rsidRDefault="00A63CE2" w:rsidP="008D065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61371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61371E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61371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4B6E625F" w14:textId="77777777" w:rsidR="00A63CE2" w:rsidRPr="0061371E" w:rsidRDefault="00A63CE2" w:rsidP="00A63CE2">
      <w:pPr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3CE2" w:rsidRPr="0061371E" w14:paraId="6C9FD993" w14:textId="77777777" w:rsidTr="008D065E">
        <w:tc>
          <w:tcPr>
            <w:tcW w:w="9104" w:type="dxa"/>
            <w:shd w:val="clear" w:color="auto" w:fill="F2F2F2"/>
          </w:tcPr>
          <w:p w14:paraId="64C0BB4A" w14:textId="77777777" w:rsidR="00A63CE2" w:rsidRPr="0061371E" w:rsidRDefault="00A63CE2" w:rsidP="008D065E">
            <w:pPr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1371E">
              <w:rPr>
                <w:rFonts w:asciiTheme="minorHAnsi" w:hAnsiTheme="minorHAnsi" w:cstheme="minorHAnsi"/>
                <w:b/>
              </w:rPr>
              <w:t>OŚWIADCZENIE</w:t>
            </w:r>
          </w:p>
          <w:p w14:paraId="50DDEB7C" w14:textId="77777777" w:rsidR="00A63CE2" w:rsidRPr="0061371E" w:rsidRDefault="00A63CE2" w:rsidP="00A63CE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1371E">
              <w:rPr>
                <w:rFonts w:asciiTheme="minorHAnsi" w:hAnsiTheme="minorHAnsi" w:cstheme="minorHAnsi"/>
                <w:b/>
              </w:rPr>
              <w:t>O ZATRUDNIENIU OSÓB NA PODSTAWIE STOSUNKU PRACY</w:t>
            </w:r>
          </w:p>
        </w:tc>
      </w:tr>
    </w:tbl>
    <w:p w14:paraId="4B6ABAF6" w14:textId="77777777" w:rsidR="00A63CE2" w:rsidRPr="0061371E" w:rsidRDefault="00A63CE2" w:rsidP="00A63CE2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1371E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63CE2" w:rsidRPr="0061371E" w14:paraId="7711CB5D" w14:textId="77777777" w:rsidTr="008D065E">
        <w:tc>
          <w:tcPr>
            <w:tcW w:w="2269" w:type="dxa"/>
          </w:tcPr>
          <w:p w14:paraId="58935232" w14:textId="77777777" w:rsidR="00A63CE2" w:rsidRPr="0061371E" w:rsidRDefault="00A63CE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1371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6C53869" w14:textId="77777777" w:rsidR="00A63CE2" w:rsidRPr="0061371E" w:rsidRDefault="00DD70D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61371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Roboty budowalne w pomieszczeniach budynku D Szpitala pw. Najświętszej Maryi Panny w Siedlcach przy ul. Starowiejskiej 15</w:t>
            </w:r>
            <w:r w:rsidR="00A63CE2" w:rsidRPr="0061371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DD70D2" w:rsidRPr="0061371E" w14:paraId="2E6F03D9" w14:textId="77777777" w:rsidTr="00E673C2">
        <w:tc>
          <w:tcPr>
            <w:tcW w:w="2269" w:type="dxa"/>
          </w:tcPr>
          <w:p w14:paraId="00B3A9F9" w14:textId="77777777" w:rsidR="00DD70D2" w:rsidRPr="0061371E" w:rsidRDefault="00DD70D2" w:rsidP="00E673C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1371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78C5A40" w14:textId="77777777" w:rsidR="00DD70D2" w:rsidRPr="0061371E" w:rsidRDefault="00DD70D2" w:rsidP="00E673C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61371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BudynekD/589/2026</w:t>
            </w:r>
          </w:p>
        </w:tc>
      </w:tr>
    </w:tbl>
    <w:p w14:paraId="73F35C74" w14:textId="77777777" w:rsidR="00A63CE2" w:rsidRPr="0061371E" w:rsidRDefault="00A63CE2" w:rsidP="00A63CE2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5A2ED4AC" w14:textId="77777777" w:rsidR="00833E3D" w:rsidRPr="0061371E" w:rsidRDefault="00A63CE2" w:rsidP="00A770E2">
      <w:pPr>
        <w:spacing w:after="240"/>
        <w:rPr>
          <w:rFonts w:asciiTheme="minorHAnsi" w:hAnsiTheme="minorHAnsi" w:cstheme="minorHAnsi"/>
          <w:sz w:val="20"/>
          <w:szCs w:val="20"/>
        </w:rPr>
      </w:pPr>
      <w:r w:rsidRPr="0061371E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DD70D2" w:rsidRPr="0061371E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61371E">
        <w:rPr>
          <w:rFonts w:asciiTheme="minorHAnsi" w:hAnsiTheme="minorHAnsi" w:cstheme="minorHAnsi"/>
          <w:sz w:val="20"/>
          <w:szCs w:val="20"/>
        </w:rPr>
        <w:t xml:space="preserve"> </w:t>
      </w:r>
      <w:r w:rsidRPr="0061371E">
        <w:rPr>
          <w:rFonts w:asciiTheme="minorHAnsi" w:hAnsiTheme="minorHAnsi" w:cstheme="minorHAnsi"/>
          <w:bCs/>
          <w:sz w:val="20"/>
          <w:szCs w:val="20"/>
        </w:rPr>
        <w:t>oświadczam(y), że:</w:t>
      </w:r>
    </w:p>
    <w:p w14:paraId="51A1BCC0" w14:textId="77777777" w:rsidR="00A63CE2" w:rsidRPr="0061371E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1371E">
        <w:rPr>
          <w:rFonts w:asciiTheme="minorHAnsi" w:hAnsiTheme="minorHAnsi" w:cstheme="minorHAnsi"/>
          <w:bCs/>
          <w:sz w:val="20"/>
          <w:szCs w:val="20"/>
        </w:rPr>
        <w:t>o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 xml:space="preserve">soby wykonujące wskazane przez </w:t>
      </w:r>
      <w:r w:rsidR="00A770E2" w:rsidRPr="0061371E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 xml:space="preserve">amawiającego czynności w zakresie realizacji zamówienia, zatrudnione są na podstawie </w:t>
      </w:r>
      <w:r w:rsidR="00531A80" w:rsidRPr="0061371E">
        <w:rPr>
          <w:rFonts w:asciiTheme="minorHAnsi" w:hAnsiTheme="minorHAnsi" w:cstheme="minorHAnsi"/>
          <w:bCs/>
          <w:sz w:val="20"/>
          <w:szCs w:val="20"/>
        </w:rPr>
        <w:t xml:space="preserve">stosunku 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>prac</w:t>
      </w:r>
      <w:r w:rsidR="00531A80" w:rsidRPr="0061371E">
        <w:rPr>
          <w:rFonts w:asciiTheme="minorHAnsi" w:hAnsiTheme="minorHAnsi" w:cstheme="minorHAnsi"/>
          <w:bCs/>
          <w:sz w:val="20"/>
          <w:szCs w:val="20"/>
        </w:rPr>
        <w:t>y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 xml:space="preserve">, jeżeli wykonanie tych czynności polega na wykonywaniu pracy w sposób określony w art. 22 § 1 ustawy z dnia 26 czerwca 1974 r. – Kodeks pracy </w:t>
      </w:r>
      <w:r w:rsidR="00C904C8" w:rsidRPr="0061371E">
        <w:rPr>
          <w:rFonts w:asciiTheme="minorHAnsi" w:hAnsiTheme="minorHAnsi" w:cstheme="minorHAnsi"/>
          <w:color w:val="000000"/>
          <w:sz w:val="20"/>
          <w:szCs w:val="20"/>
        </w:rPr>
        <w:t>(t.j. Dz. U. z 20</w:t>
      </w:r>
      <w:r w:rsidR="00531A80" w:rsidRPr="0061371E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="004033E7" w:rsidRPr="0061371E">
        <w:rPr>
          <w:rFonts w:asciiTheme="minorHAnsi" w:hAnsiTheme="minorHAnsi" w:cstheme="minorHAnsi"/>
          <w:color w:val="000000"/>
          <w:sz w:val="20"/>
          <w:szCs w:val="20"/>
        </w:rPr>
        <w:t>5</w:t>
      </w:r>
      <w:r w:rsidR="00C904C8" w:rsidRPr="0061371E">
        <w:rPr>
          <w:rFonts w:asciiTheme="minorHAnsi" w:hAnsiTheme="minorHAnsi" w:cstheme="minorHAnsi"/>
          <w:color w:val="000000"/>
          <w:sz w:val="20"/>
          <w:szCs w:val="20"/>
        </w:rPr>
        <w:t xml:space="preserve">r. poz. </w:t>
      </w:r>
      <w:r w:rsidR="004033E7" w:rsidRPr="0061371E">
        <w:rPr>
          <w:rFonts w:asciiTheme="minorHAnsi" w:hAnsiTheme="minorHAnsi" w:cstheme="minorHAnsi"/>
          <w:color w:val="000000"/>
          <w:sz w:val="20"/>
          <w:szCs w:val="20"/>
        </w:rPr>
        <w:t>277</w:t>
      </w:r>
      <w:r w:rsidR="00C904C8" w:rsidRPr="0061371E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Pr="0061371E">
        <w:rPr>
          <w:rFonts w:asciiTheme="minorHAnsi" w:hAnsiTheme="minorHAnsi" w:cstheme="minorHAnsi"/>
          <w:bCs/>
          <w:sz w:val="20"/>
          <w:szCs w:val="20"/>
        </w:rPr>
        <w:t>;</w:t>
      </w:r>
    </w:p>
    <w:p w14:paraId="44D2EBAA" w14:textId="77777777" w:rsidR="00833E3D" w:rsidRPr="0061371E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1371E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>apoznaliśmy się z</w:t>
      </w:r>
      <w:r w:rsidR="00AE62F2" w:rsidRPr="0061371E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>wym</w:t>
      </w:r>
      <w:r w:rsidR="00A770E2" w:rsidRPr="0061371E">
        <w:rPr>
          <w:rFonts w:asciiTheme="minorHAnsi" w:hAnsiTheme="minorHAnsi" w:cstheme="minorHAnsi"/>
          <w:bCs/>
          <w:sz w:val="20"/>
          <w:szCs w:val="20"/>
        </w:rPr>
        <w:t>aganiami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770E2" w:rsidRPr="0061371E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 xml:space="preserve">amawiającego </w:t>
      </w:r>
      <w:r w:rsidR="00A770E2" w:rsidRPr="0061371E">
        <w:rPr>
          <w:rFonts w:asciiTheme="minorHAnsi" w:hAnsiTheme="minorHAnsi" w:cstheme="minorHAnsi"/>
          <w:bCs/>
          <w:sz w:val="20"/>
          <w:szCs w:val="20"/>
        </w:rPr>
        <w:t xml:space="preserve">związanymi z realizacją zamówienia w zakresie 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 xml:space="preserve">zatrudnienia przez </w:t>
      </w:r>
      <w:r w:rsidR="00A770E2" w:rsidRPr="0061371E">
        <w:rPr>
          <w:rFonts w:asciiTheme="minorHAnsi" w:hAnsiTheme="minorHAnsi" w:cstheme="minorHAnsi"/>
          <w:bCs/>
          <w:sz w:val="20"/>
          <w:szCs w:val="20"/>
        </w:rPr>
        <w:t>w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 xml:space="preserve">ykonawcę lub </w:t>
      </w:r>
      <w:r w:rsidR="00A770E2" w:rsidRPr="0061371E">
        <w:rPr>
          <w:rFonts w:asciiTheme="minorHAnsi" w:hAnsiTheme="minorHAnsi" w:cstheme="minorHAnsi"/>
          <w:bCs/>
          <w:sz w:val="20"/>
          <w:szCs w:val="20"/>
        </w:rPr>
        <w:t>p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 xml:space="preserve">odwykonawcę </w:t>
      </w:r>
      <w:r w:rsidR="00A770E2" w:rsidRPr="0061371E">
        <w:rPr>
          <w:rFonts w:asciiTheme="minorHAnsi" w:hAnsiTheme="minorHAnsi" w:cstheme="minorHAnsi"/>
          <w:bCs/>
          <w:sz w:val="20"/>
          <w:szCs w:val="20"/>
        </w:rPr>
        <w:t xml:space="preserve">na podstawie stosunku pracy 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 xml:space="preserve">osób wykonujących </w:t>
      </w:r>
      <w:r w:rsidR="00A770E2" w:rsidRPr="0061371E">
        <w:rPr>
          <w:rFonts w:asciiTheme="minorHAnsi" w:hAnsiTheme="minorHAnsi" w:cstheme="minorHAnsi"/>
          <w:bCs/>
          <w:sz w:val="20"/>
          <w:szCs w:val="20"/>
        </w:rPr>
        <w:t xml:space="preserve">wskazane przez zamawiającego czynności </w:t>
      </w:r>
      <w:r w:rsidR="00833E3D" w:rsidRPr="0061371E">
        <w:rPr>
          <w:rFonts w:asciiTheme="minorHAnsi" w:hAnsiTheme="minorHAnsi" w:cstheme="minorHAnsi"/>
          <w:bCs/>
          <w:sz w:val="20"/>
          <w:szCs w:val="20"/>
        </w:rPr>
        <w:t xml:space="preserve">w zakresie realizacji zamówienia </w:t>
      </w:r>
      <w:r w:rsidR="00AE62F2" w:rsidRPr="0061371E">
        <w:rPr>
          <w:rFonts w:asciiTheme="minorHAnsi" w:hAnsiTheme="minorHAnsi" w:cstheme="minorHAnsi"/>
          <w:bCs/>
          <w:sz w:val="20"/>
          <w:szCs w:val="20"/>
        </w:rPr>
        <w:t xml:space="preserve">i uznajemy się za związanych określonymi </w:t>
      </w:r>
      <w:r w:rsidR="00A770E2" w:rsidRPr="0061371E">
        <w:rPr>
          <w:rFonts w:asciiTheme="minorHAnsi" w:hAnsiTheme="minorHAnsi" w:cstheme="minorHAnsi"/>
          <w:bCs/>
          <w:sz w:val="20"/>
          <w:szCs w:val="20"/>
        </w:rPr>
        <w:t>wymaganiami</w:t>
      </w:r>
      <w:r w:rsidR="00AE62F2" w:rsidRPr="0061371E">
        <w:rPr>
          <w:rFonts w:asciiTheme="minorHAnsi" w:hAnsiTheme="minorHAnsi" w:cstheme="minorHAnsi"/>
          <w:bCs/>
          <w:sz w:val="20"/>
          <w:szCs w:val="20"/>
        </w:rPr>
        <w:t>.</w:t>
      </w:r>
    </w:p>
    <w:p w14:paraId="6AA7B165" w14:textId="77777777" w:rsidR="00AE62F2" w:rsidRPr="0061371E" w:rsidRDefault="00AE62F2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E4D6B53" w14:textId="77777777" w:rsidR="00025386" w:rsidRPr="0061371E" w:rsidRDefault="00025386" w:rsidP="00A770E2">
      <w:pPr>
        <w:spacing w:after="0" w:line="276" w:lineRule="auto"/>
        <w:rPr>
          <w:rFonts w:asciiTheme="minorHAnsi" w:hAnsiTheme="minorHAnsi" w:cstheme="minorHAnsi"/>
          <w:sz w:val="20"/>
          <w:szCs w:val="18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770E2" w:rsidRPr="0061371E" w14:paraId="1898B1C1" w14:textId="77777777" w:rsidTr="008D065E">
        <w:tc>
          <w:tcPr>
            <w:tcW w:w="2660" w:type="dxa"/>
          </w:tcPr>
          <w:p w14:paraId="3B1B1DC1" w14:textId="77777777" w:rsidR="00A770E2" w:rsidRPr="0061371E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1A513D59" w14:textId="77777777" w:rsidR="00A770E2" w:rsidRPr="0061371E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61371E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39AB36B4" w14:textId="77777777" w:rsidR="00A770E2" w:rsidRPr="0061371E" w:rsidRDefault="00A770E2" w:rsidP="008D065E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61371E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85E7A25" w14:textId="77777777" w:rsidR="00A770E2" w:rsidRPr="0061371E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B80C6B7" w14:textId="77777777" w:rsidR="00A770E2" w:rsidRPr="0061371E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61371E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6543C42" w14:textId="77777777" w:rsidR="00A770E2" w:rsidRPr="0061371E" w:rsidRDefault="00A770E2" w:rsidP="008D065E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61371E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DD70D2" w:rsidRPr="0061371E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Pr="0061371E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Wykonawcy]</w:t>
            </w:r>
          </w:p>
        </w:tc>
      </w:tr>
    </w:tbl>
    <w:p w14:paraId="34E803AB" w14:textId="77777777" w:rsidR="00A770E2" w:rsidRPr="0061371E" w:rsidRDefault="00A770E2" w:rsidP="00A770E2">
      <w:pPr>
        <w:spacing w:after="0" w:line="276" w:lineRule="auto"/>
        <w:rPr>
          <w:rFonts w:asciiTheme="minorHAnsi" w:hAnsiTheme="minorHAnsi" w:cstheme="minorHAnsi"/>
          <w:sz w:val="16"/>
          <w:szCs w:val="18"/>
        </w:rPr>
      </w:pPr>
    </w:p>
    <w:sectPr w:rsidR="00A770E2" w:rsidRPr="0061371E" w:rsidSect="006137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0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5BFA9" w14:textId="77777777" w:rsidR="004A59E7" w:rsidRDefault="004A59E7" w:rsidP="00025386">
      <w:pPr>
        <w:spacing w:after="0" w:line="240" w:lineRule="auto"/>
      </w:pPr>
      <w:r>
        <w:separator/>
      </w:r>
    </w:p>
  </w:endnote>
  <w:endnote w:type="continuationSeparator" w:id="0">
    <w:p w14:paraId="1040E471" w14:textId="77777777" w:rsidR="004A59E7" w:rsidRDefault="004A59E7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8B343" w14:textId="77777777" w:rsidR="00DD70D2" w:rsidRDefault="00DD70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F86E7" w14:textId="116B19FB" w:rsidR="0061371E" w:rsidRDefault="0061371E" w:rsidP="0061371E">
    <w:pPr>
      <w:pStyle w:val="Stopka"/>
      <w:tabs>
        <w:tab w:val="left" w:pos="1984"/>
      </w:tabs>
      <w:ind w:left="-709" w:right="-568"/>
      <w:rPr>
        <w:sz w:val="24"/>
        <w:szCs w:val="20"/>
        <w:lang w:eastAsia="pl-PL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9FB5318" wp14:editId="18445B31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59504931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75D970" id="Łącznik prosty 2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r>
      <w:tab/>
    </w:r>
  </w:p>
  <w:p w14:paraId="459911CE" w14:textId="015C7658" w:rsidR="00025386" w:rsidRDefault="0061371E" w:rsidP="0061371E">
    <w:pPr>
      <w:pStyle w:val="Stopka"/>
      <w:ind w:right="360"/>
    </w:pPr>
    <w:r w:rsidRPr="0061371E">
      <w:rPr>
        <w:rFonts w:cs="Calibri"/>
        <w:sz w:val="15"/>
        <w:szCs w:val="15"/>
      </w:rPr>
      <w:t xml:space="preserve">SPZOZ w Siedlcach:   NIP: 821-205-60-50,  </w:t>
    </w:r>
    <w:r w:rsidRPr="0061371E">
      <w:rPr>
        <w:rFonts w:cs="Calibri"/>
        <w:spacing w:val="4"/>
        <w:sz w:val="15"/>
        <w:szCs w:val="15"/>
      </w:rPr>
      <w:t>REGON: 000310309,  KRS 0000001957  BDO 000144095</w:t>
    </w:r>
    <w:bookmarkEnd w:id="1"/>
    <w:r w:rsidR="00025386">
      <w:rPr>
        <w:rFonts w:ascii="Arial" w:hAnsi="Arial"/>
        <w:sz w:val="18"/>
        <w:szCs w:val="18"/>
      </w:rPr>
      <w:tab/>
    </w:r>
    <w:r w:rsidR="00025386" w:rsidRPr="0061371E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61371E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61371E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61371E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C904C8" w:rsidRPr="0061371E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61371E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61371E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61371E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61371E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61371E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C904C8" w:rsidRPr="0061371E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61371E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1C4CE348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8021" w14:textId="77777777" w:rsidR="00DD70D2" w:rsidRDefault="00DD70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E0291" w14:textId="77777777" w:rsidR="004A59E7" w:rsidRDefault="004A59E7" w:rsidP="00025386">
      <w:pPr>
        <w:spacing w:after="0" w:line="240" w:lineRule="auto"/>
      </w:pPr>
      <w:r>
        <w:separator/>
      </w:r>
    </w:p>
  </w:footnote>
  <w:footnote w:type="continuationSeparator" w:id="0">
    <w:p w14:paraId="3CC9711F" w14:textId="77777777" w:rsidR="004A59E7" w:rsidRDefault="004A59E7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E6727" w14:textId="77777777" w:rsidR="00DD70D2" w:rsidRDefault="00DD70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2FBD8" w14:textId="77777777" w:rsidR="0061371E" w:rsidRPr="0061371E" w:rsidRDefault="0061371E" w:rsidP="0061371E">
    <w:pPr>
      <w:spacing w:line="360" w:lineRule="auto"/>
      <w:rPr>
        <w:rFonts w:cs="Calibri"/>
        <w:sz w:val="16"/>
        <w:szCs w:val="16"/>
        <w:lang w:eastAsia="pl-PL"/>
      </w:rPr>
    </w:pPr>
    <w:bookmarkStart w:id="0" w:name="_Hlk233191860"/>
  </w:p>
  <w:p w14:paraId="7F746582" w14:textId="69DD12EE" w:rsidR="0061371E" w:rsidRPr="0061371E" w:rsidRDefault="0061371E" w:rsidP="0061371E">
    <w:pPr>
      <w:jc w:val="center"/>
      <w:rPr>
        <w:rFonts w:cs="Calibri"/>
        <w:b/>
        <w:sz w:val="20"/>
        <w:szCs w:val="20"/>
      </w:rPr>
    </w:pPr>
    <w:r>
      <w:rPr>
        <w:rFonts w:ascii="Arial" w:hAnsi="Arial"/>
        <w:noProof/>
        <w:sz w:val="24"/>
        <w:szCs w:val="20"/>
      </w:rPr>
      <w:drawing>
        <wp:anchor distT="0" distB="0" distL="114300" distR="114300" simplePos="0" relativeHeight="251659776" behindDoc="1" locked="0" layoutInCell="1" allowOverlap="1" wp14:anchorId="439076B9" wp14:editId="5CE21F71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67167A" w14:textId="77777777" w:rsidR="0061371E" w:rsidRDefault="0061371E" w:rsidP="0061371E">
    <w:pPr>
      <w:spacing w:line="360" w:lineRule="auto"/>
      <w:jc w:val="center"/>
      <w:rPr>
        <w:rFonts w:eastAsia="Batang" w:cs="Calibri"/>
        <w:b/>
        <w:sz w:val="20"/>
      </w:rPr>
    </w:pPr>
    <w:r w:rsidRPr="0061371E">
      <w:rPr>
        <w:rFonts w:cs="Calibr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20D60FAD" w14:textId="6678611B" w:rsidR="0061371E" w:rsidRDefault="0061371E" w:rsidP="0061371E">
    <w:pPr>
      <w:spacing w:line="360" w:lineRule="auto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827674F" wp14:editId="6A33F62F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987399355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21F179" id="Łącznik prosty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eastAsia="Batang" w:cs="Calibri"/>
        <w:b/>
        <w:sz w:val="20"/>
      </w:rPr>
      <w:t xml:space="preserve"> www.spzoz-siedlce.pl</w:t>
    </w:r>
    <w:bookmarkEnd w:id="0"/>
  </w:p>
  <w:p w14:paraId="39B02C00" w14:textId="77777777" w:rsidR="00DD70D2" w:rsidRDefault="00DD70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B5E34" w14:textId="77777777" w:rsidR="00DD70D2" w:rsidRDefault="00DD70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337A9"/>
    <w:multiLevelType w:val="hybridMultilevel"/>
    <w:tmpl w:val="FFA4D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34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9E7"/>
    <w:rsid w:val="00025386"/>
    <w:rsid w:val="00041118"/>
    <w:rsid w:val="001C2314"/>
    <w:rsid w:val="002410C2"/>
    <w:rsid w:val="004033E7"/>
    <w:rsid w:val="004202B7"/>
    <w:rsid w:val="004A59E7"/>
    <w:rsid w:val="00531A80"/>
    <w:rsid w:val="005624D8"/>
    <w:rsid w:val="00593180"/>
    <w:rsid w:val="0061371E"/>
    <w:rsid w:val="007A69F8"/>
    <w:rsid w:val="00833E3D"/>
    <w:rsid w:val="008D065E"/>
    <w:rsid w:val="008F2498"/>
    <w:rsid w:val="00A56A6F"/>
    <w:rsid w:val="00A63CE2"/>
    <w:rsid w:val="00A770E2"/>
    <w:rsid w:val="00AE62F2"/>
    <w:rsid w:val="00AF3BC0"/>
    <w:rsid w:val="00C904C8"/>
    <w:rsid w:val="00CD751B"/>
    <w:rsid w:val="00D55FC4"/>
    <w:rsid w:val="00DD70D2"/>
    <w:rsid w:val="00E10D5B"/>
    <w:rsid w:val="00E26E01"/>
    <w:rsid w:val="00EE46AD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5A25A"/>
  <w15:chartTrackingRefBased/>
  <w15:docId w15:val="{56B2CE22-1EBE-491A-B84B-4F6EB267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C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6137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2026-08-27T07:29:00Z</cp:lastPrinted>
  <dcterms:created xsi:type="dcterms:W3CDTF">2026-08-27T07:29:00Z</dcterms:created>
  <dcterms:modified xsi:type="dcterms:W3CDTF">2026-08-27T07:29:00Z</dcterms:modified>
</cp:coreProperties>
</file>